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92BCB" w14:textId="77777777" w:rsidR="006D572C" w:rsidRDefault="006D572C" w:rsidP="006D572C">
      <w:r w:rsidRPr="00D55BCB">
        <w:rPr>
          <w:b/>
          <w:bCs/>
        </w:rPr>
        <w:t>Hinweis:</w:t>
      </w:r>
      <w:r>
        <w:t xml:space="preserve"> Die farbig hinterlegten Felder sind auszufüllen.</w:t>
      </w:r>
    </w:p>
    <w:p w14:paraId="6A41F4B1" w14:textId="7BF5434B" w:rsidR="006D572C" w:rsidRDefault="006D572C" w:rsidP="006D572C">
      <w:pPr>
        <w:pStyle w:val="berschriftInhaltsverzeichnis"/>
      </w:pPr>
      <w:r>
        <w:t xml:space="preserve">Erklärung zum </w:t>
      </w:r>
      <w:r w:rsidR="00D90E51">
        <w:t>Berufsstand</w:t>
      </w:r>
    </w:p>
    <w:p w14:paraId="64AB860E" w14:textId="089A553F" w:rsidR="0005416E" w:rsidRDefault="00560B4A" w:rsidP="0005416E">
      <w:r>
        <w:t>Wir erklären, dass</w:t>
      </w:r>
      <w:r w:rsidR="0005416E" w:rsidRPr="0005416E">
        <w:t xml:space="preserve"> </w:t>
      </w:r>
      <w:r w:rsidR="0005416E">
        <w:t xml:space="preserve">die </w:t>
      </w:r>
      <w:r w:rsidR="0005416E" w:rsidRPr="007C6CBB">
        <w:t xml:space="preserve">im Rahmen des Auftrags </w:t>
      </w:r>
      <w:r w:rsidR="0005416E">
        <w:t xml:space="preserve">für die Beratung und Vertretung des Auftraggebers </w:t>
      </w:r>
      <w:r w:rsidR="0005416E" w:rsidRPr="007C6CBB">
        <w:t>vorgesehenen Mitarbeiter in Deutschland als Rechtsanwält</w:t>
      </w:r>
      <w:r w:rsidR="0005416E">
        <w:t>e</w:t>
      </w:r>
      <w:r w:rsidR="0005416E" w:rsidRPr="007C6CBB">
        <w:t xml:space="preserve"> zugelassen sind.</w:t>
      </w:r>
      <w:r w:rsidR="0005416E">
        <w:t xml:space="preserve"> Auf Verlangen des Auftraggebers werden die Zulassungsurkunden zur Rechtsanwaltschaft dem Auftraggeber vorgelegt und Kopien an ihn übergeben. </w:t>
      </w:r>
    </w:p>
    <w:sdt>
      <w:sdtPr>
        <w:id w:val="1840120979"/>
        <w:placeholder>
          <w:docPart w:val="A420CCAA37F14CBB926E36697421EC51"/>
        </w:placeholder>
        <w:showingPlcHdr/>
      </w:sdtPr>
      <w:sdtContent>
        <w:p w14:paraId="11217682" w14:textId="77777777" w:rsidR="00560B4A" w:rsidRDefault="00560B4A" w:rsidP="0005416E">
          <w:r w:rsidRPr="00557549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4BCC0DAD" w14:textId="77777777" w:rsidR="00560B4A" w:rsidRDefault="00560B4A" w:rsidP="00560B4A"/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4"/>
        <w:gridCol w:w="320"/>
        <w:gridCol w:w="243"/>
        <w:gridCol w:w="4699"/>
      </w:tblGrid>
      <w:tr w:rsidR="00560B4A" w:rsidRPr="0075432E" w14:paraId="2D3CE83D" w14:textId="77777777" w:rsidTr="005E05CF">
        <w:tc>
          <w:tcPr>
            <w:tcW w:w="4084" w:type="dxa"/>
            <w:gridSpan w:val="2"/>
            <w:tcBorders>
              <w:bottom w:val="single" w:sz="4" w:space="0" w:color="A6A6A6" w:themeColor="background1" w:themeShade="A6"/>
            </w:tcBorders>
          </w:tcPr>
          <w:p w14:paraId="6E358561" w14:textId="77777777" w:rsidR="00560B4A" w:rsidRPr="0075432E" w:rsidRDefault="00560B4A" w:rsidP="005E05CF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4ACAC9" w14:textId="77777777" w:rsidR="00560B4A" w:rsidRPr="0075432E" w:rsidRDefault="00560B4A" w:rsidP="005E05C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5432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cstheme="minorHAnsi"/>
                </w:rPr>
                <w:id w:val="280385988"/>
                <w:placeholder>
                  <w:docPart w:val="427F978411D248F6BB3F3D498800B2FA"/>
                </w:placeholder>
                <w:showingPlcHdr/>
              </w:sdtPr>
              <w:sdtContent>
                <w:r w:rsidRPr="001403EF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  <w:tc>
          <w:tcPr>
            <w:tcW w:w="243" w:type="dxa"/>
            <w:tcBorders>
              <w:bottom w:val="single" w:sz="4" w:space="0" w:color="A6A6A6" w:themeColor="background1" w:themeShade="A6"/>
            </w:tcBorders>
          </w:tcPr>
          <w:p w14:paraId="4E522DE7" w14:textId="77777777" w:rsidR="00560B4A" w:rsidRPr="0075432E" w:rsidRDefault="00560B4A" w:rsidP="005E05C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699" w:type="dxa"/>
            <w:tcBorders>
              <w:bottom w:val="single" w:sz="4" w:space="0" w:color="A6A6A6" w:themeColor="background1" w:themeShade="A6"/>
            </w:tcBorders>
          </w:tcPr>
          <w:p w14:paraId="41B7C931" w14:textId="77777777" w:rsidR="00560B4A" w:rsidRPr="0075432E" w:rsidRDefault="00560B4A" w:rsidP="005E05CF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AE2136" w14:textId="77777777" w:rsidR="00560B4A" w:rsidRPr="0075432E" w:rsidRDefault="00000000" w:rsidP="005E05C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596482661"/>
                <w:placeholder>
                  <w:docPart w:val="8A637038782B4394B7878A4CF31BA015"/>
                </w:placeholder>
                <w:showingPlcHdr/>
              </w:sdtPr>
              <w:sdtContent>
                <w:r w:rsidR="00560B4A" w:rsidRPr="001403EF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</w:tr>
      <w:tr w:rsidR="00560B4A" w:rsidRPr="00F964AA" w14:paraId="6DFE3B97" w14:textId="77777777" w:rsidTr="005E05CF">
        <w:tc>
          <w:tcPr>
            <w:tcW w:w="3764" w:type="dxa"/>
            <w:tcBorders>
              <w:top w:val="single" w:sz="4" w:space="0" w:color="A6A6A6" w:themeColor="background1" w:themeShade="A6"/>
            </w:tcBorders>
          </w:tcPr>
          <w:p w14:paraId="14A63AEA" w14:textId="77777777" w:rsidR="00560B4A" w:rsidRPr="005451A7" w:rsidRDefault="00560B4A" w:rsidP="005E05CF">
            <w:pPr>
              <w:keepLines/>
              <w:spacing w:before="120"/>
              <w:rPr>
                <w:rFonts w:cs="Segoe UI"/>
                <w:b/>
                <w:sz w:val="22"/>
                <w:szCs w:val="22"/>
              </w:rPr>
            </w:pPr>
            <w:r w:rsidRPr="005451A7">
              <w:rPr>
                <w:rFonts w:cs="Segoe UI"/>
                <w:b/>
                <w:sz w:val="22"/>
                <w:szCs w:val="22"/>
              </w:rPr>
              <w:t>Ort, Datum</w:t>
            </w:r>
          </w:p>
        </w:tc>
        <w:tc>
          <w:tcPr>
            <w:tcW w:w="563" w:type="dxa"/>
            <w:gridSpan w:val="2"/>
            <w:tcBorders>
              <w:top w:val="single" w:sz="4" w:space="0" w:color="A6A6A6" w:themeColor="background1" w:themeShade="A6"/>
            </w:tcBorders>
          </w:tcPr>
          <w:p w14:paraId="482ED2D0" w14:textId="77777777" w:rsidR="00560B4A" w:rsidRPr="005451A7" w:rsidRDefault="00560B4A" w:rsidP="005E05CF">
            <w:pPr>
              <w:keepLines/>
              <w:spacing w:before="120"/>
              <w:rPr>
                <w:rFonts w:cs="Segoe UI"/>
                <w:b/>
                <w:sz w:val="22"/>
                <w:szCs w:val="22"/>
              </w:rPr>
            </w:pPr>
          </w:p>
        </w:tc>
        <w:tc>
          <w:tcPr>
            <w:tcW w:w="4699" w:type="dxa"/>
            <w:tcBorders>
              <w:top w:val="single" w:sz="4" w:space="0" w:color="A6A6A6" w:themeColor="background1" w:themeShade="A6"/>
            </w:tcBorders>
          </w:tcPr>
          <w:p w14:paraId="475A4B0E" w14:textId="77777777" w:rsidR="00560B4A" w:rsidRPr="005451A7" w:rsidRDefault="00560B4A" w:rsidP="005E05CF">
            <w:pPr>
              <w:keepLines/>
              <w:spacing w:before="120"/>
              <w:jc w:val="left"/>
              <w:rPr>
                <w:rFonts w:cs="Segoe UI"/>
                <w:b/>
                <w:sz w:val="22"/>
                <w:szCs w:val="22"/>
              </w:rPr>
            </w:pPr>
            <w:r w:rsidRPr="005451A7">
              <w:rPr>
                <w:rFonts w:cs="Segoe UI"/>
                <w:b/>
                <w:sz w:val="22"/>
                <w:szCs w:val="22"/>
              </w:rPr>
              <w:t>Name des Erklärenden in Textform</w:t>
            </w:r>
          </w:p>
        </w:tc>
      </w:tr>
    </w:tbl>
    <w:p w14:paraId="7421D6CC" w14:textId="77777777" w:rsidR="00025240" w:rsidRDefault="00025240" w:rsidP="00025240"/>
    <w:p w14:paraId="4233E0BF" w14:textId="5B41E271" w:rsidR="00025240" w:rsidRDefault="00025240" w:rsidP="00025240">
      <w:pPr>
        <w:tabs>
          <w:tab w:val="left" w:pos="1537"/>
        </w:tabs>
      </w:pPr>
      <w:r>
        <w:tab/>
      </w:r>
    </w:p>
    <w:p w14:paraId="2F6E3DBC" w14:textId="77777777" w:rsidR="006243FE" w:rsidRPr="006243FE" w:rsidRDefault="006243FE" w:rsidP="006243FE"/>
    <w:p w14:paraId="32F888F3" w14:textId="77777777" w:rsidR="006243FE" w:rsidRPr="006243FE" w:rsidRDefault="006243FE" w:rsidP="006243FE"/>
    <w:p w14:paraId="43580691" w14:textId="77777777" w:rsidR="006243FE" w:rsidRPr="006243FE" w:rsidRDefault="006243FE" w:rsidP="006243FE"/>
    <w:p w14:paraId="6CC90F6D" w14:textId="77777777" w:rsidR="006243FE" w:rsidRPr="006243FE" w:rsidRDefault="006243FE" w:rsidP="006243FE"/>
    <w:p w14:paraId="5ADCCCBB" w14:textId="77777777" w:rsidR="006243FE" w:rsidRPr="006243FE" w:rsidRDefault="006243FE" w:rsidP="006243FE"/>
    <w:p w14:paraId="1C4E7BFA" w14:textId="77777777" w:rsidR="006243FE" w:rsidRPr="006243FE" w:rsidRDefault="006243FE" w:rsidP="006243FE"/>
    <w:p w14:paraId="616AA2B5" w14:textId="77777777" w:rsidR="006243FE" w:rsidRPr="006243FE" w:rsidRDefault="006243FE" w:rsidP="006243FE"/>
    <w:p w14:paraId="7C9EB821" w14:textId="77777777" w:rsidR="006243FE" w:rsidRPr="006243FE" w:rsidRDefault="006243FE" w:rsidP="006243FE"/>
    <w:p w14:paraId="665AE9CF" w14:textId="77777777" w:rsidR="006243FE" w:rsidRPr="006243FE" w:rsidRDefault="006243FE" w:rsidP="006243FE"/>
    <w:p w14:paraId="514470DF" w14:textId="77777777" w:rsidR="006243FE" w:rsidRPr="006243FE" w:rsidRDefault="006243FE" w:rsidP="006243FE"/>
    <w:p w14:paraId="3E971FD5" w14:textId="77777777" w:rsidR="006243FE" w:rsidRDefault="006243FE" w:rsidP="006243FE"/>
    <w:p w14:paraId="77DED57A" w14:textId="3AB0A5A1" w:rsidR="006243FE" w:rsidRPr="006243FE" w:rsidRDefault="006243FE" w:rsidP="006243FE">
      <w:pPr>
        <w:tabs>
          <w:tab w:val="left" w:pos="1485"/>
        </w:tabs>
      </w:pPr>
      <w:r>
        <w:tab/>
      </w:r>
    </w:p>
    <w:sectPr w:rsidR="006243FE" w:rsidRPr="006243FE" w:rsidSect="00A073B4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85E3A" w14:textId="77777777" w:rsidR="007E06A7" w:rsidRDefault="007E06A7" w:rsidP="00062AE7">
      <w:pPr>
        <w:spacing w:after="0" w:line="240" w:lineRule="auto"/>
      </w:pPr>
      <w:r>
        <w:separator/>
      </w:r>
    </w:p>
  </w:endnote>
  <w:endnote w:type="continuationSeparator" w:id="0">
    <w:p w14:paraId="3A396501" w14:textId="77777777" w:rsidR="007E06A7" w:rsidRDefault="007E06A7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0ACFB" w14:textId="03B66F8A" w:rsidR="00995D9B" w:rsidRPr="00995D9B" w:rsidRDefault="00995D9B">
    <w:pPr>
      <w:pStyle w:val="Fuzeile"/>
      <w:rPr>
        <w:sz w:val="16"/>
        <w:szCs w:val="16"/>
      </w:rPr>
    </w:pPr>
    <w:r w:rsidRPr="00995D9B">
      <w:rPr>
        <w:sz w:val="16"/>
        <w:szCs w:val="16"/>
      </w:rPr>
      <w:fldChar w:fldCharType="begin"/>
    </w:r>
    <w:r w:rsidRPr="00995D9B">
      <w:rPr>
        <w:sz w:val="16"/>
        <w:szCs w:val="16"/>
      </w:rPr>
      <w:instrText xml:space="preserve"> FILENAME   \* MERGEFORMAT </w:instrText>
    </w:r>
    <w:r w:rsidRPr="00995D9B">
      <w:rPr>
        <w:sz w:val="16"/>
        <w:szCs w:val="16"/>
      </w:rPr>
      <w:fldChar w:fldCharType="separate"/>
    </w:r>
    <w:r w:rsidR="00DF7E7D">
      <w:rPr>
        <w:noProof/>
        <w:sz w:val="16"/>
        <w:szCs w:val="16"/>
      </w:rPr>
      <w:t>KVBS2_711.00_AUU_TNW FB09 Erklärung Berufsstand 719.04 jur. PM_f_20260408</w:t>
    </w:r>
    <w:r w:rsidRPr="00995D9B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AF636" w14:textId="77777777" w:rsidR="007E06A7" w:rsidRDefault="007E06A7" w:rsidP="00062AE7">
      <w:pPr>
        <w:spacing w:after="0" w:line="240" w:lineRule="auto"/>
      </w:pPr>
      <w:r>
        <w:separator/>
      </w:r>
    </w:p>
  </w:footnote>
  <w:footnote w:type="continuationSeparator" w:id="0">
    <w:p w14:paraId="60209912" w14:textId="77777777" w:rsidR="007E06A7" w:rsidRDefault="007E06A7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A073B4" w14:paraId="46B8DDD2" w14:textId="77777777" w:rsidTr="00002F2A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8A66644" w14:textId="7777777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52AE3BD5" w14:textId="2A866DFD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</w:t>
          </w:r>
          <w:r w:rsidR="007353F6">
            <w:rPr>
              <w:b/>
              <w:bCs/>
              <w:color w:val="009FE3" w:themeColor="accent1"/>
              <w:sz w:val="44"/>
              <w:szCs w:val="44"/>
            </w:rPr>
            <w:t>9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13A4142" w14:textId="327307F8" w:rsidR="00A073B4" w:rsidRPr="008B4442" w:rsidRDefault="007127EA" w:rsidP="00002F2A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>
            <w:rPr>
              <w:color w:val="009FE3" w:themeColor="accent1"/>
            </w:rPr>
            <w:t xml:space="preserve">Erklärung zum </w:t>
          </w:r>
          <w:r w:rsidR="007462C3">
            <w:rPr>
              <w:color w:val="009FE3" w:themeColor="accent1"/>
            </w:rPr>
            <w:t>Berufsstand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2E64384" w14:textId="77777777" w:rsidR="00A073B4" w:rsidRDefault="00A073B4" w:rsidP="00A073B4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3360" behindDoc="0" locked="0" layoutInCell="1" allowOverlap="1" wp14:anchorId="3A492188" wp14:editId="229828D0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073B4" w14:paraId="01411ED9" w14:textId="77777777" w:rsidTr="00002F2A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1E716BB" w14:textId="79AFC71F" w:rsidR="00A073B4" w:rsidRDefault="00A073B4" w:rsidP="00002F2A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20A9A426B13C4F41A5549FBADE0280DF"/>
              </w:placeholder>
              <w:showingPlcHdr/>
            </w:sdtPr>
            <w:sdtContent>
              <w:r w:rsidR="00025240" w:rsidRPr="00025240">
                <w:rPr>
                  <w:color w:val="666F7A" w:themeColor="text2"/>
                  <w:highlight w:val="yellow"/>
                </w:rPr>
                <w:t>Klicken Sie hier, um Text einzugeben.</w:t>
              </w:r>
            </w:sdtContent>
          </w:sdt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95FF4DA" w14:textId="62CF0C69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.25pt;height:21.25pt" o:bullet="t">
        <v:imagedata r:id="rId1" o:title="CD_Material_20191107_Aufzaehlungszeichen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CC84EE9"/>
    <w:multiLevelType w:val="hybridMultilevel"/>
    <w:tmpl w:val="FCC80E0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05594"/>
    <w:multiLevelType w:val="hybridMultilevel"/>
    <w:tmpl w:val="20BC4DCA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2A2A97"/>
    <w:multiLevelType w:val="hybridMultilevel"/>
    <w:tmpl w:val="3B8255BA"/>
    <w:lvl w:ilvl="0" w:tplc="0407001B">
      <w:start w:val="1"/>
      <w:numFmt w:val="lowerRoman"/>
      <w:lvlText w:val="%1."/>
      <w:lvlJc w:val="righ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44D0A72"/>
    <w:multiLevelType w:val="hybridMultilevel"/>
    <w:tmpl w:val="71064ED0"/>
    <w:lvl w:ilvl="0" w:tplc="59DEF1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8AFC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9329A"/>
    <w:multiLevelType w:val="hybridMultilevel"/>
    <w:tmpl w:val="3AB0F4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A24D93"/>
    <w:multiLevelType w:val="hybridMultilevel"/>
    <w:tmpl w:val="55143FD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7"/>
  </w:num>
  <w:num w:numId="2" w16cid:durableId="20136143">
    <w:abstractNumId w:val="7"/>
    <w:lvlOverride w:ilvl="0">
      <w:startOverride w:val="1"/>
    </w:lvlOverride>
  </w:num>
  <w:num w:numId="3" w16cid:durableId="1244755585">
    <w:abstractNumId w:val="7"/>
    <w:lvlOverride w:ilvl="0">
      <w:startOverride w:val="1"/>
    </w:lvlOverride>
  </w:num>
  <w:num w:numId="4" w16cid:durableId="1643659075">
    <w:abstractNumId w:val="1"/>
  </w:num>
  <w:num w:numId="5" w16cid:durableId="1862157343">
    <w:abstractNumId w:val="16"/>
  </w:num>
  <w:num w:numId="6" w16cid:durableId="780491728">
    <w:abstractNumId w:val="10"/>
  </w:num>
  <w:num w:numId="7" w16cid:durableId="2134442403">
    <w:abstractNumId w:val="11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4"/>
  </w:num>
  <w:num w:numId="13" w16cid:durableId="1727989183">
    <w:abstractNumId w:val="12"/>
  </w:num>
  <w:num w:numId="14" w16cid:durableId="1353528937">
    <w:abstractNumId w:val="6"/>
  </w:num>
  <w:num w:numId="15" w16cid:durableId="854265301">
    <w:abstractNumId w:val="5"/>
  </w:num>
  <w:num w:numId="16" w16cid:durableId="418404739">
    <w:abstractNumId w:val="15"/>
  </w:num>
  <w:num w:numId="17" w16cid:durableId="463502983">
    <w:abstractNumId w:val="8"/>
  </w:num>
  <w:num w:numId="18" w16cid:durableId="2092894039">
    <w:abstractNumId w:val="14"/>
  </w:num>
  <w:num w:numId="19" w16cid:durableId="1392844683">
    <w:abstractNumId w:val="17"/>
  </w:num>
  <w:num w:numId="20" w16cid:durableId="1544977797">
    <w:abstractNumId w:val="3"/>
  </w:num>
  <w:num w:numId="21" w16cid:durableId="957024177">
    <w:abstractNumId w:val="18"/>
  </w:num>
  <w:num w:numId="22" w16cid:durableId="1073090942">
    <w:abstractNumId w:val="13"/>
  </w:num>
  <w:num w:numId="23" w16cid:durableId="9002134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25240"/>
    <w:rsid w:val="0005416E"/>
    <w:rsid w:val="00062AE7"/>
    <w:rsid w:val="00090C53"/>
    <w:rsid w:val="00094F93"/>
    <w:rsid w:val="00095B93"/>
    <w:rsid w:val="000A00EF"/>
    <w:rsid w:val="000B4365"/>
    <w:rsid w:val="000C6AFA"/>
    <w:rsid w:val="000D1688"/>
    <w:rsid w:val="000E0016"/>
    <w:rsid w:val="000F18ED"/>
    <w:rsid w:val="000F3F22"/>
    <w:rsid w:val="0010210A"/>
    <w:rsid w:val="001030DD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5EA7"/>
    <w:rsid w:val="001622E9"/>
    <w:rsid w:val="00164405"/>
    <w:rsid w:val="00166C2B"/>
    <w:rsid w:val="00192178"/>
    <w:rsid w:val="001932B8"/>
    <w:rsid w:val="001A7CDE"/>
    <w:rsid w:val="001B6176"/>
    <w:rsid w:val="001B7072"/>
    <w:rsid w:val="001D3A4A"/>
    <w:rsid w:val="002019CB"/>
    <w:rsid w:val="00213AEE"/>
    <w:rsid w:val="00223207"/>
    <w:rsid w:val="002329D0"/>
    <w:rsid w:val="002409EE"/>
    <w:rsid w:val="00247A12"/>
    <w:rsid w:val="002559C1"/>
    <w:rsid w:val="00263186"/>
    <w:rsid w:val="00270155"/>
    <w:rsid w:val="00274EB0"/>
    <w:rsid w:val="00286977"/>
    <w:rsid w:val="00287856"/>
    <w:rsid w:val="0029728D"/>
    <w:rsid w:val="002A2EA4"/>
    <w:rsid w:val="002B1408"/>
    <w:rsid w:val="002C1A76"/>
    <w:rsid w:val="002C2B77"/>
    <w:rsid w:val="002D5344"/>
    <w:rsid w:val="002D7B95"/>
    <w:rsid w:val="002E5C90"/>
    <w:rsid w:val="002F0F3D"/>
    <w:rsid w:val="00310F3F"/>
    <w:rsid w:val="00322948"/>
    <w:rsid w:val="0033216E"/>
    <w:rsid w:val="0033605B"/>
    <w:rsid w:val="003360E6"/>
    <w:rsid w:val="0036309D"/>
    <w:rsid w:val="0036593C"/>
    <w:rsid w:val="00367C18"/>
    <w:rsid w:val="003912D1"/>
    <w:rsid w:val="0039698B"/>
    <w:rsid w:val="003969F8"/>
    <w:rsid w:val="003A164A"/>
    <w:rsid w:val="003D5119"/>
    <w:rsid w:val="003E5A47"/>
    <w:rsid w:val="003E71BC"/>
    <w:rsid w:val="004104D2"/>
    <w:rsid w:val="00417D72"/>
    <w:rsid w:val="00423D84"/>
    <w:rsid w:val="0042634B"/>
    <w:rsid w:val="004312AC"/>
    <w:rsid w:val="004352F0"/>
    <w:rsid w:val="00437C29"/>
    <w:rsid w:val="004548D5"/>
    <w:rsid w:val="00494E36"/>
    <w:rsid w:val="00495C8F"/>
    <w:rsid w:val="004B610E"/>
    <w:rsid w:val="004B77BE"/>
    <w:rsid w:val="004D5218"/>
    <w:rsid w:val="004F7431"/>
    <w:rsid w:val="0050073B"/>
    <w:rsid w:val="0050248C"/>
    <w:rsid w:val="00512941"/>
    <w:rsid w:val="00515400"/>
    <w:rsid w:val="0053042E"/>
    <w:rsid w:val="00532769"/>
    <w:rsid w:val="00542F59"/>
    <w:rsid w:val="00544DA5"/>
    <w:rsid w:val="00560B4A"/>
    <w:rsid w:val="00567FCF"/>
    <w:rsid w:val="00573238"/>
    <w:rsid w:val="00574620"/>
    <w:rsid w:val="00575886"/>
    <w:rsid w:val="00575AFC"/>
    <w:rsid w:val="00593364"/>
    <w:rsid w:val="00596EB1"/>
    <w:rsid w:val="005B3682"/>
    <w:rsid w:val="005C0831"/>
    <w:rsid w:val="005C738D"/>
    <w:rsid w:val="005E6892"/>
    <w:rsid w:val="00603134"/>
    <w:rsid w:val="00607A42"/>
    <w:rsid w:val="00616900"/>
    <w:rsid w:val="00621555"/>
    <w:rsid w:val="006243FE"/>
    <w:rsid w:val="00647F29"/>
    <w:rsid w:val="006673EB"/>
    <w:rsid w:val="00671DB6"/>
    <w:rsid w:val="00673125"/>
    <w:rsid w:val="00682943"/>
    <w:rsid w:val="00685C92"/>
    <w:rsid w:val="00685F57"/>
    <w:rsid w:val="006904B5"/>
    <w:rsid w:val="006A71AF"/>
    <w:rsid w:val="006D1292"/>
    <w:rsid w:val="006D4EA3"/>
    <w:rsid w:val="006D543B"/>
    <w:rsid w:val="006D572C"/>
    <w:rsid w:val="007049CB"/>
    <w:rsid w:val="007127EA"/>
    <w:rsid w:val="007151C4"/>
    <w:rsid w:val="007159C1"/>
    <w:rsid w:val="00731199"/>
    <w:rsid w:val="007328D0"/>
    <w:rsid w:val="007353F6"/>
    <w:rsid w:val="007462C3"/>
    <w:rsid w:val="007564A3"/>
    <w:rsid w:val="00760C81"/>
    <w:rsid w:val="007651F5"/>
    <w:rsid w:val="007B2ACF"/>
    <w:rsid w:val="007C13E0"/>
    <w:rsid w:val="007C307A"/>
    <w:rsid w:val="007D3D75"/>
    <w:rsid w:val="007E06A7"/>
    <w:rsid w:val="007F141C"/>
    <w:rsid w:val="00841A60"/>
    <w:rsid w:val="0084231A"/>
    <w:rsid w:val="00880495"/>
    <w:rsid w:val="00885625"/>
    <w:rsid w:val="00893F7D"/>
    <w:rsid w:val="008A07D7"/>
    <w:rsid w:val="008B4442"/>
    <w:rsid w:val="008C289A"/>
    <w:rsid w:val="008E1004"/>
    <w:rsid w:val="008E3F0B"/>
    <w:rsid w:val="008E7B2B"/>
    <w:rsid w:val="008F5BAF"/>
    <w:rsid w:val="0091561A"/>
    <w:rsid w:val="00937B18"/>
    <w:rsid w:val="009514F1"/>
    <w:rsid w:val="009573CF"/>
    <w:rsid w:val="00961F1B"/>
    <w:rsid w:val="0098546B"/>
    <w:rsid w:val="00995D9B"/>
    <w:rsid w:val="00997681"/>
    <w:rsid w:val="00997A8C"/>
    <w:rsid w:val="009A06DF"/>
    <w:rsid w:val="009D6E5B"/>
    <w:rsid w:val="009E631A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74C9E"/>
    <w:rsid w:val="00A76CAE"/>
    <w:rsid w:val="00A778CE"/>
    <w:rsid w:val="00AA098A"/>
    <w:rsid w:val="00AA19D0"/>
    <w:rsid w:val="00AC32EB"/>
    <w:rsid w:val="00AE7B02"/>
    <w:rsid w:val="00AF2789"/>
    <w:rsid w:val="00B12A7A"/>
    <w:rsid w:val="00B14E15"/>
    <w:rsid w:val="00B20428"/>
    <w:rsid w:val="00B20969"/>
    <w:rsid w:val="00B23BF2"/>
    <w:rsid w:val="00B322D4"/>
    <w:rsid w:val="00B36EF8"/>
    <w:rsid w:val="00B61402"/>
    <w:rsid w:val="00B645C8"/>
    <w:rsid w:val="00B728B8"/>
    <w:rsid w:val="00B73082"/>
    <w:rsid w:val="00B73CD7"/>
    <w:rsid w:val="00B87EC2"/>
    <w:rsid w:val="00BA5C60"/>
    <w:rsid w:val="00BB030D"/>
    <w:rsid w:val="00BB4924"/>
    <w:rsid w:val="00BD05F3"/>
    <w:rsid w:val="00BE0648"/>
    <w:rsid w:val="00BF5467"/>
    <w:rsid w:val="00C3498E"/>
    <w:rsid w:val="00C42271"/>
    <w:rsid w:val="00C428E8"/>
    <w:rsid w:val="00C55708"/>
    <w:rsid w:val="00C565BB"/>
    <w:rsid w:val="00C610FE"/>
    <w:rsid w:val="00C67998"/>
    <w:rsid w:val="00C80904"/>
    <w:rsid w:val="00C8565F"/>
    <w:rsid w:val="00C91624"/>
    <w:rsid w:val="00C91E28"/>
    <w:rsid w:val="00C95CC3"/>
    <w:rsid w:val="00CA2004"/>
    <w:rsid w:val="00CB1127"/>
    <w:rsid w:val="00CB4E8A"/>
    <w:rsid w:val="00D02ED8"/>
    <w:rsid w:val="00D25A81"/>
    <w:rsid w:val="00D4557F"/>
    <w:rsid w:val="00D52031"/>
    <w:rsid w:val="00D54582"/>
    <w:rsid w:val="00D64D50"/>
    <w:rsid w:val="00D74AA6"/>
    <w:rsid w:val="00D7796C"/>
    <w:rsid w:val="00D90E51"/>
    <w:rsid w:val="00D94994"/>
    <w:rsid w:val="00DA0DCA"/>
    <w:rsid w:val="00DA1E8F"/>
    <w:rsid w:val="00DC0E1F"/>
    <w:rsid w:val="00DC53A9"/>
    <w:rsid w:val="00DD69B4"/>
    <w:rsid w:val="00DF7E7D"/>
    <w:rsid w:val="00E0266C"/>
    <w:rsid w:val="00E47B5E"/>
    <w:rsid w:val="00E54E69"/>
    <w:rsid w:val="00E63686"/>
    <w:rsid w:val="00E87E64"/>
    <w:rsid w:val="00EB1359"/>
    <w:rsid w:val="00F04DED"/>
    <w:rsid w:val="00F05B51"/>
    <w:rsid w:val="00F06274"/>
    <w:rsid w:val="00F12788"/>
    <w:rsid w:val="00F15DF0"/>
    <w:rsid w:val="00F1740C"/>
    <w:rsid w:val="00F210F1"/>
    <w:rsid w:val="00F245A0"/>
    <w:rsid w:val="00F37E0C"/>
    <w:rsid w:val="00F4335E"/>
    <w:rsid w:val="00F54BCC"/>
    <w:rsid w:val="00F5569F"/>
    <w:rsid w:val="00F71828"/>
    <w:rsid w:val="00F732A1"/>
    <w:rsid w:val="00F861B7"/>
    <w:rsid w:val="00FB4070"/>
    <w:rsid w:val="00FC5D45"/>
    <w:rsid w:val="00FC65D4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3D511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98546B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8546B"/>
    <w:rPr>
      <w:rFonts w:ascii="Segoe UI" w:hAnsi="Segoe UI"/>
      <w:color w:val="000000"/>
      <w:sz w:val="20"/>
      <w:szCs w:val="20"/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9854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6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20CCAA37F14CBB926E36697421EC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54C73C-C8A8-4F2E-BAB2-1AA2C280F729}"/>
      </w:docPartPr>
      <w:docPartBody>
        <w:p w:rsidR="009D1042" w:rsidRDefault="009D1042" w:rsidP="009D1042">
          <w:pPr>
            <w:pStyle w:val="A420CCAA37F14CBB926E36697421EC51"/>
          </w:pPr>
          <w:r w:rsidRPr="000E61F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7F978411D248F6BB3F3D498800B2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DD684E-8F7E-4EB0-A730-3E602E69C61C}"/>
      </w:docPartPr>
      <w:docPartBody>
        <w:p w:rsidR="009D1042" w:rsidRDefault="009D1042" w:rsidP="009D1042">
          <w:pPr>
            <w:pStyle w:val="427F978411D248F6BB3F3D498800B2FA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A637038782B4394B7878A4CF31BA0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F2C793-CA8A-4CED-8047-D3DA3F4BE513}"/>
      </w:docPartPr>
      <w:docPartBody>
        <w:p w:rsidR="009D1042" w:rsidRDefault="009D1042" w:rsidP="009D1042">
          <w:pPr>
            <w:pStyle w:val="8A637038782B4394B7878A4CF31BA015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0A9A426B13C4F41A5549FBADE0280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F64245-9CD6-4004-B51C-710B0C9E9830}"/>
      </w:docPartPr>
      <w:docPartBody>
        <w:p w:rsidR="00614E28" w:rsidRDefault="00614E28" w:rsidP="00614E28">
          <w:pPr>
            <w:pStyle w:val="20A9A426B13C4F41A5549FBADE0280DF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86D55"/>
    <w:rsid w:val="000D1030"/>
    <w:rsid w:val="000F18ED"/>
    <w:rsid w:val="00122251"/>
    <w:rsid w:val="00225DAB"/>
    <w:rsid w:val="00322948"/>
    <w:rsid w:val="004216F2"/>
    <w:rsid w:val="005D329F"/>
    <w:rsid w:val="00600E5C"/>
    <w:rsid w:val="00614E28"/>
    <w:rsid w:val="007328D0"/>
    <w:rsid w:val="00741B73"/>
    <w:rsid w:val="007C307A"/>
    <w:rsid w:val="00880495"/>
    <w:rsid w:val="009075FD"/>
    <w:rsid w:val="009C5DE6"/>
    <w:rsid w:val="009D1042"/>
    <w:rsid w:val="00A24715"/>
    <w:rsid w:val="00A678F2"/>
    <w:rsid w:val="00B41E39"/>
    <w:rsid w:val="00B63E8B"/>
    <w:rsid w:val="00B73082"/>
    <w:rsid w:val="00C34A48"/>
    <w:rsid w:val="00CA0192"/>
    <w:rsid w:val="00D110F0"/>
    <w:rsid w:val="00D23C1D"/>
    <w:rsid w:val="00DA04DA"/>
    <w:rsid w:val="00E24490"/>
    <w:rsid w:val="00EB2643"/>
    <w:rsid w:val="00F04DED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14E28"/>
  </w:style>
  <w:style w:type="paragraph" w:customStyle="1" w:styleId="A420CCAA37F14CBB926E36697421EC51">
    <w:name w:val="A420CCAA37F14CBB926E36697421EC51"/>
    <w:rsid w:val="009D104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27F978411D248F6BB3F3D498800B2FA">
    <w:name w:val="427F978411D248F6BB3F3D498800B2FA"/>
    <w:rsid w:val="009D104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A637038782B4394B7878A4CF31BA015">
    <w:name w:val="8A637038782B4394B7878A4CF31BA015"/>
    <w:rsid w:val="009D104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A9A426B13C4F41A5549FBADE0280DF">
    <w:name w:val="20A9A426B13C4F41A5549FBADE0280DF"/>
    <w:rsid w:val="00614E2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a5ecc80003cb7cf08d43f3f20afec02d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07967c71d8ead15fa2d741a6c276c98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3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618C92-CFCD-40F4-B0AC-B1B8BBB16D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1</Pages>
  <Words>72</Words>
  <Characters>525</Characters>
  <Application>Microsoft Office Word</Application>
  <DocSecurity>0</DocSecurity>
  <Lines>11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Aylin Cosgun</cp:lastModifiedBy>
  <cp:revision>126</cp:revision>
  <cp:lastPrinted>2026-04-08T08:25:00Z</cp:lastPrinted>
  <dcterms:created xsi:type="dcterms:W3CDTF">2022-11-03T11:01:00Z</dcterms:created>
  <dcterms:modified xsi:type="dcterms:W3CDTF">2026-04-08T12:52:00Z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de</vt:lpwstr>
  </property>
</Properties>
</file>